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D2C07" w14:textId="77777777" w:rsidR="00D443D5" w:rsidRDefault="00D443D5" w:rsidP="001071BD">
      <w:pPr>
        <w:tabs>
          <w:tab w:val="left" w:pos="993"/>
          <w:tab w:val="left" w:pos="1134"/>
        </w:tabs>
        <w:rPr>
          <w:rFonts w:cs="Arial"/>
        </w:rPr>
      </w:pPr>
    </w:p>
    <w:p w14:paraId="4AA2C60C" w14:textId="582E4A22" w:rsidR="00B349FD" w:rsidRDefault="00B349FD" w:rsidP="00B349F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Številka: 4301-00</w:t>
      </w:r>
      <w:r w:rsidR="00CB1FF1">
        <w:rPr>
          <w:rFonts w:cs="Arial"/>
        </w:rPr>
        <w:t>74</w:t>
      </w:r>
      <w:r>
        <w:rPr>
          <w:rFonts w:cs="Arial"/>
        </w:rPr>
        <w:t>/2024</w:t>
      </w:r>
    </w:p>
    <w:p w14:paraId="61948C2E" w14:textId="17E1AAB9" w:rsidR="00B349FD" w:rsidRDefault="00B349FD" w:rsidP="00B349FD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 2024-</w:t>
      </w:r>
      <w:r w:rsidR="00CB1FF1">
        <w:rPr>
          <w:rFonts w:cs="Arial"/>
        </w:rPr>
        <w:t>379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6EB21A4B" w:rsidR="00C374E4" w:rsidRPr="002A186B" w:rsidRDefault="00C374E4" w:rsidP="00BC2F4D">
      <w:pPr>
        <w:jc w:val="center"/>
        <w:rPr>
          <w:rFonts w:cs="Arial"/>
          <w:b/>
        </w:rPr>
      </w:pPr>
      <w:r w:rsidRPr="002A186B">
        <w:rPr>
          <w:rFonts w:cs="Arial"/>
          <w:b/>
        </w:rPr>
        <w:t xml:space="preserve">IZJAVA </w:t>
      </w:r>
      <w:r w:rsidR="00CF5B4E" w:rsidRPr="002A186B">
        <w:rPr>
          <w:rFonts w:cs="Arial"/>
          <w:b/>
        </w:rPr>
        <w:t xml:space="preserve">ZA PRIDOBITEV PODATKOV </w:t>
      </w:r>
      <w:r w:rsidR="0005104B" w:rsidRPr="002A186B">
        <w:rPr>
          <w:rFonts w:cs="Arial"/>
          <w:b/>
        </w:rPr>
        <w:t>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1F9021DF" w:rsidR="00027F8E" w:rsidRDefault="00027F8E" w:rsidP="00F35A6C">
      <w:pPr>
        <w:jc w:val="both"/>
        <w:rPr>
          <w:rFonts w:cs="Arial"/>
        </w:rPr>
      </w:pPr>
    </w:p>
    <w:p w14:paraId="777029DF" w14:textId="77777777" w:rsidR="00E173D5" w:rsidRDefault="00E173D5" w:rsidP="00F35A6C">
      <w:pPr>
        <w:jc w:val="both"/>
        <w:rPr>
          <w:rFonts w:cs="Arial"/>
        </w:rPr>
      </w:pPr>
    </w:p>
    <w:p w14:paraId="2762541D" w14:textId="6D0370B0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>Dunajska cesta 106, 1000 Ljubljana,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244" w14:textId="77777777" w:rsidR="008B7A02" w:rsidRDefault="008B7A02">
      <w:r>
        <w:separator/>
      </w:r>
    </w:p>
  </w:endnote>
  <w:endnote w:type="continuationSeparator" w:id="0">
    <w:p w14:paraId="52BEF66F" w14:textId="77777777" w:rsidR="008B7A02" w:rsidRDefault="008B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88B139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5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5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9B8E7" w14:textId="77777777" w:rsidR="008B7A02" w:rsidRDefault="008B7A02">
      <w:r>
        <w:separator/>
      </w:r>
    </w:p>
  </w:footnote>
  <w:footnote w:type="continuationSeparator" w:id="0">
    <w:p w14:paraId="720CF33A" w14:textId="77777777" w:rsidR="008B7A02" w:rsidRDefault="008B7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FB1985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FB1985" w:rsidRPr="00A1445A" w14:paraId="55D6A11C" w14:textId="77777777" w:rsidTr="00FB1985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63C4247" w:rsidR="00FB1985" w:rsidRPr="00B84F6D" w:rsidRDefault="00FB1985" w:rsidP="00FB198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B1FF1">
            <w:rPr>
              <w:rFonts w:cs="Arial"/>
              <w:color w:val="000000"/>
              <w:sz w:val="16"/>
              <w:szCs w:val="16"/>
            </w:rPr>
            <w:t>–</w:t>
          </w:r>
          <w:r>
            <w:rPr>
              <w:rFonts w:cs="Arial"/>
              <w:color w:val="000000"/>
              <w:sz w:val="16"/>
              <w:szCs w:val="16"/>
            </w:rPr>
            <w:t xml:space="preserve"> BLAGO</w:t>
          </w:r>
          <w:r w:rsidR="00CB1FF1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FB1985" w:rsidRPr="00A1445A" w:rsidRDefault="00FB1985" w:rsidP="00FB1985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11C23D9E" w:rsidR="00FB1985" w:rsidRPr="008E7AB1" w:rsidRDefault="00FB1985" w:rsidP="00FB1985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104B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186B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1EC3"/>
    <w:rsid w:val="004B065E"/>
    <w:rsid w:val="004C21E1"/>
    <w:rsid w:val="004D01C8"/>
    <w:rsid w:val="004D6B75"/>
    <w:rsid w:val="004E0CB2"/>
    <w:rsid w:val="004F5903"/>
    <w:rsid w:val="004F7C1C"/>
    <w:rsid w:val="005077F7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B75D3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A02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7697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8565C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349FD"/>
    <w:rsid w:val="00B4256F"/>
    <w:rsid w:val="00B528B4"/>
    <w:rsid w:val="00B52BF2"/>
    <w:rsid w:val="00B5369B"/>
    <w:rsid w:val="00B538F5"/>
    <w:rsid w:val="00B661E3"/>
    <w:rsid w:val="00B84F6D"/>
    <w:rsid w:val="00B85752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1FF1"/>
    <w:rsid w:val="00CD61B2"/>
    <w:rsid w:val="00CD7808"/>
    <w:rsid w:val="00CF12FC"/>
    <w:rsid w:val="00CF5B4E"/>
    <w:rsid w:val="00D05C1E"/>
    <w:rsid w:val="00D06278"/>
    <w:rsid w:val="00D168E7"/>
    <w:rsid w:val="00D2343D"/>
    <w:rsid w:val="00D278D4"/>
    <w:rsid w:val="00D443D5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173D5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1985"/>
    <w:rsid w:val="00FB4D34"/>
    <w:rsid w:val="00FC4EB7"/>
    <w:rsid w:val="00FC6CF0"/>
    <w:rsid w:val="00FD0B70"/>
    <w:rsid w:val="00FD4AFF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documentManagement/types"/>
    <ds:schemaRef ds:uri="http://schemas.openxmlformats.org/package/2006/metadata/core-properties"/>
    <ds:schemaRef ds:uri="ba71b4f2-3489-430b-a582-ca3f60230a1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C08573-622D-41A8-B096-2C9A740D0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DD1D0-D154-48EF-9B18-DD37E07F7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33</TotalTime>
  <Pages>1</Pages>
  <Words>99</Words>
  <Characters>873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33</cp:revision>
  <cp:lastPrinted>2016-06-20T06:30:00Z</cp:lastPrinted>
  <dcterms:created xsi:type="dcterms:W3CDTF">2018-07-24T11:47:00Z</dcterms:created>
  <dcterms:modified xsi:type="dcterms:W3CDTF">2024-10-14T13:44:00Z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